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3342A" w14:textId="34CA5189" w:rsidR="00681B07" w:rsidRDefault="00681B07" w:rsidP="00681B0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0B0374" w:rsidRPr="000B0374">
        <w:rPr>
          <w:rFonts w:eastAsia="宋体" w:cs="Arial"/>
          <w:b/>
          <w:noProof/>
          <w:sz w:val="24"/>
          <w:szCs w:val="24"/>
          <w:lang w:eastAsia="zh-CN"/>
        </w:rPr>
        <w:t>R4-211052</w:t>
      </w:r>
      <w:r w:rsidR="000B0374">
        <w:rPr>
          <w:rFonts w:eastAsia="宋体" w:cs="Arial"/>
          <w:b/>
          <w:noProof/>
          <w:sz w:val="24"/>
          <w:szCs w:val="24"/>
          <w:lang w:eastAsia="zh-CN"/>
        </w:rPr>
        <w:t>7</w:t>
      </w:r>
      <w:bookmarkStart w:id="0" w:name="_GoBack"/>
      <w:bookmarkEnd w:id="0"/>
    </w:p>
    <w:p w14:paraId="5CE4E93B" w14:textId="77777777" w:rsidR="00681B07" w:rsidRDefault="00681B07" w:rsidP="00681B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14:paraId="0024B1A8" w14:textId="77777777" w:rsidR="009163A1" w:rsidRPr="00681B07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2D1C1527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A3415" w:rsidRPr="00DA3415">
        <w:rPr>
          <w:rFonts w:ascii="Arial" w:hAnsi="Arial"/>
          <w:sz w:val="24"/>
          <w:lang w:val="en-US" w:eastAsia="zh-CN"/>
        </w:rPr>
        <w:t>Simulation results on PDSCH CA scenarios for NR UE HST FR1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5213FFF3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F2A69">
        <w:rPr>
          <w:rFonts w:ascii="Arial" w:hAnsi="Arial"/>
          <w:sz w:val="24"/>
          <w:lang w:val="pt-BR"/>
        </w:rPr>
        <w:t>9.7.3.2</w:t>
      </w:r>
    </w:p>
    <w:p w14:paraId="52257AB2" w14:textId="1D6FF453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CE4B7E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6D8DECC" w14:textId="178097A5" w:rsidR="003F051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04672B">
        <w:rPr>
          <w:lang w:eastAsia="zh-CN"/>
        </w:rPr>
        <w:t>8</w:t>
      </w:r>
      <w:r w:rsidR="00B601C9">
        <w:rPr>
          <w:lang w:eastAsia="zh-CN"/>
        </w:rPr>
        <w:t>-</w:t>
      </w:r>
      <w:r w:rsidR="00681B07">
        <w:rPr>
          <w:lang w:eastAsia="zh-CN"/>
        </w:rPr>
        <w:t>bis-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651935">
        <w:rPr>
          <w:lang w:eastAsia="zh-CN"/>
        </w:rPr>
        <w:t xml:space="preserve">way forward </w:t>
      </w:r>
      <w:r w:rsidR="00651935">
        <w:rPr>
          <w:lang w:eastAsia="zh-CN"/>
        </w:rPr>
        <w:fldChar w:fldCharType="begin"/>
      </w:r>
      <w:r w:rsidR="00651935">
        <w:rPr>
          <w:lang w:eastAsia="zh-CN"/>
        </w:rPr>
        <w:instrText xml:space="preserve"> REF _Ref63699293 \r \h </w:instrText>
      </w:r>
      <w:r w:rsidR="00651935">
        <w:rPr>
          <w:lang w:eastAsia="zh-CN"/>
        </w:rPr>
      </w:r>
      <w:r w:rsidR="00651935">
        <w:rPr>
          <w:lang w:eastAsia="zh-CN"/>
        </w:rPr>
        <w:fldChar w:fldCharType="separate"/>
      </w:r>
      <w:r w:rsidR="00651935">
        <w:rPr>
          <w:lang w:eastAsia="zh-CN"/>
        </w:rPr>
        <w:t>[1]</w:t>
      </w:r>
      <w:r w:rsidR="00651935">
        <w:rPr>
          <w:lang w:eastAsia="zh-CN"/>
        </w:rPr>
        <w:fldChar w:fldCharType="end"/>
      </w:r>
      <w:r w:rsidRPr="00AD59AA">
        <w:rPr>
          <w:lang w:eastAsia="zh-CN"/>
        </w:rPr>
        <w:t xml:space="preserve"> for NR </w:t>
      </w:r>
      <w:r w:rsidR="00ED2C91">
        <w:rPr>
          <w:lang w:eastAsia="zh-CN"/>
        </w:rPr>
        <w:t>UE HST FR1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681B07">
        <w:rPr>
          <w:lang w:val="en-US" w:eastAsia="zh-CN"/>
        </w:rPr>
        <w:t>updated</w:t>
      </w:r>
      <w:r w:rsidR="00651935">
        <w:rPr>
          <w:lang w:val="en-US" w:eastAsia="zh-CN"/>
        </w:rPr>
        <w:t xml:space="preserve"> simulation results </w:t>
      </w:r>
      <w:r w:rsidRPr="00AD59AA">
        <w:rPr>
          <w:lang w:val="en-US" w:eastAsia="zh-CN"/>
        </w:rPr>
        <w:t xml:space="preserve">about the demodulation requirements for NR </w:t>
      </w:r>
      <w:r w:rsidR="00ED2C91">
        <w:rPr>
          <w:lang w:val="en-US" w:eastAsia="zh-CN"/>
        </w:rPr>
        <w:t>UE HST FR1 CA</w:t>
      </w:r>
      <w:r w:rsidR="000F6A83">
        <w:rPr>
          <w:lang w:val="en-US" w:eastAsia="zh-CN"/>
        </w:rPr>
        <w:t xml:space="preserve">. The simulation assumption can be derived from </w:t>
      </w:r>
      <w:r w:rsidR="000F6A83">
        <w:rPr>
          <w:lang w:val="en-US" w:eastAsia="zh-CN"/>
        </w:rPr>
        <w:fldChar w:fldCharType="begin"/>
      </w:r>
      <w:r w:rsidR="000F6A83">
        <w:rPr>
          <w:lang w:val="en-US" w:eastAsia="zh-CN"/>
        </w:rPr>
        <w:instrText xml:space="preserve"> REF _Ref64628486 \r \h </w:instrText>
      </w:r>
      <w:r w:rsidR="000F6A83">
        <w:rPr>
          <w:lang w:val="en-US" w:eastAsia="zh-CN"/>
        </w:rPr>
      </w:r>
      <w:r w:rsidR="000F6A83">
        <w:rPr>
          <w:lang w:val="en-US" w:eastAsia="zh-CN"/>
        </w:rPr>
        <w:fldChar w:fldCharType="separate"/>
      </w:r>
      <w:r w:rsidR="000F6A83">
        <w:rPr>
          <w:lang w:val="en-US" w:eastAsia="zh-CN"/>
        </w:rPr>
        <w:t>[1]</w:t>
      </w:r>
      <w:r w:rsidR="000F6A83">
        <w:rPr>
          <w:lang w:val="en-US" w:eastAsia="zh-CN"/>
        </w:rPr>
        <w:fldChar w:fldCharType="end"/>
      </w:r>
      <w:r w:rsidR="000F6A83">
        <w:rPr>
          <w:lang w:val="en-US" w:eastAsia="zh-CN"/>
        </w:rPr>
        <w:t xml:space="preserve"> as below Table 1-1 shows</w:t>
      </w:r>
      <w:r w:rsidRPr="00AD59AA">
        <w:rPr>
          <w:lang w:val="en-US" w:eastAsia="zh-CN"/>
        </w:rPr>
        <w:t>.</w:t>
      </w:r>
    </w:p>
    <w:p w14:paraId="75CB211B" w14:textId="3B781A67" w:rsidR="000F6A83" w:rsidRDefault="000F6A83" w:rsidP="000F6A83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1-1 Simulation assumption for NR UE HST FR1 CA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4208"/>
      </w:tblGrid>
      <w:tr w:rsidR="000F6A83" w:rsidRPr="000F6A83" w14:paraId="0CF1290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FB93C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298F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Value</w:t>
            </w:r>
          </w:p>
        </w:tc>
      </w:tr>
      <w:tr w:rsidR="000F6A83" w:rsidRPr="000F6A83" w14:paraId="3F774168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598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72AF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1</w:t>
            </w:r>
          </w:p>
        </w:tc>
      </w:tr>
      <w:tr w:rsidR="000F6A83" w:rsidRPr="000F6A83" w14:paraId="16A90041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51529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9B2B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1+1+1</w:t>
            </w:r>
          </w:p>
        </w:tc>
      </w:tr>
      <w:tr w:rsidR="000F6A83" w:rsidRPr="000F6A83" w14:paraId="6EFDE540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69D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TDD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77D92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DDDSU, S: 10D+2G+2U for 15 kHz SCS</w:t>
            </w:r>
          </w:p>
          <w:p w14:paraId="2FB9339D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7DS2U, S: 6D+4G+4U for 30 kHz SCS</w:t>
            </w:r>
          </w:p>
        </w:tc>
      </w:tr>
      <w:tr w:rsidR="000F6A83" w:rsidRPr="000F6A83" w14:paraId="792F3F15" w14:textId="77777777" w:rsidTr="000F6A83">
        <w:trPr>
          <w:trHeight w:val="9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0B29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F81A7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For HST-SFN JT: MCS 13 based on 64QAM table</w:t>
            </w:r>
          </w:p>
          <w:p w14:paraId="2C4549DC" w14:textId="71DAC6A9" w:rsidR="00D602FD" w:rsidRPr="000F6A83" w:rsidRDefault="00D602FD" w:rsidP="000F6A83">
            <w:pPr>
              <w:pStyle w:val="TAC"/>
              <w:rPr>
                <w:rFonts w:eastAsia="Malgun Gothic"/>
              </w:rPr>
            </w:pPr>
            <w:r w:rsidRPr="000F6A83">
              <w:rPr>
                <w:rFonts w:eastAsiaTheme="minorEastAsia"/>
              </w:rPr>
              <w:t>For DPS:</w:t>
            </w:r>
            <w:r w:rsidR="000F6A83">
              <w:rPr>
                <w:rFonts w:eastAsiaTheme="minorEastAsia"/>
              </w:rPr>
              <w:t xml:space="preserve"> </w:t>
            </w:r>
            <w:r w:rsidRPr="000F6A83">
              <w:rPr>
                <w:rFonts w:eastAsiaTheme="minorEastAsia"/>
              </w:rPr>
              <w:t xml:space="preserve">MCS 17 based on 64QAM table </w:t>
            </w:r>
          </w:p>
        </w:tc>
      </w:tr>
      <w:tr w:rsidR="000F6A83" w:rsidRPr="000F6A83" w14:paraId="446E0513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3F16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TRS 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FEDAE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10 ms, 2 slot pattern</w:t>
            </w:r>
          </w:p>
        </w:tc>
      </w:tr>
      <w:tr w:rsidR="000F6A83" w:rsidRPr="000F6A83" w14:paraId="0EE46F39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5941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PDSCH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E8580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A, Start symbol 2, Duration 12</w:t>
            </w:r>
          </w:p>
        </w:tc>
      </w:tr>
      <w:tr w:rsidR="000F6A83" w:rsidRPr="000F6A83" w14:paraId="6E75D78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B8A9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and Dmin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952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= 700m, Dmin = 150m</w:t>
            </w:r>
          </w:p>
        </w:tc>
      </w:tr>
      <w:tr w:rsidR="000F6A83" w:rsidRPr="000F6A83" w14:paraId="199941E6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AF76B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28A88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 = 2</w:t>
            </w:r>
          </w:p>
        </w:tc>
      </w:tr>
      <w:tr w:rsidR="000F6A83" w:rsidRPr="000F6A83" w14:paraId="4223EBD2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1DAC4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24C3F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SNR @ 70% of maximum throughput</w:t>
            </w:r>
          </w:p>
        </w:tc>
      </w:tr>
    </w:tbl>
    <w:p w14:paraId="4596C75A" w14:textId="77777777" w:rsidR="000F6A83" w:rsidRDefault="000F6A83" w:rsidP="009163A1">
      <w:pPr>
        <w:rPr>
          <w:lang w:val="en-US" w:eastAsia="zh-CN"/>
        </w:rPr>
      </w:pPr>
    </w:p>
    <w:p w14:paraId="03EA4467" w14:textId="77777777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Simulation results</w:t>
      </w:r>
    </w:p>
    <w:p w14:paraId="3B729F43" w14:textId="736A3F71" w:rsidR="00AF7F5F" w:rsidRDefault="00ED2C91" w:rsidP="00AF7F5F">
      <w:pPr>
        <w:pStyle w:val="2"/>
        <w:rPr>
          <w:lang w:val="en-US" w:eastAsia="zh-CN"/>
        </w:rPr>
      </w:pPr>
      <w:r>
        <w:rPr>
          <w:lang w:val="en-US" w:eastAsia="zh-CN"/>
        </w:rPr>
        <w:t>HST-SFN</w:t>
      </w:r>
    </w:p>
    <w:p w14:paraId="328037A2" w14:textId="7C3387FE" w:rsidR="00ED2C91" w:rsidRPr="00ED2C91" w:rsidRDefault="00ED2C91" w:rsidP="00ED2C91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451FE713" w14:textId="126AC432" w:rsidR="00AF7F5F" w:rsidRPr="00AF7F5F" w:rsidRDefault="00AF7F5F" w:rsidP="00AF7F5F">
      <w:pPr>
        <w:pStyle w:val="TH"/>
      </w:pPr>
      <w:r w:rsidRPr="002860EF">
        <w:t xml:space="preserve">Table </w:t>
      </w:r>
      <w:r>
        <w:t>2.1</w:t>
      </w:r>
      <w:r w:rsidR="00CE4B7E">
        <w:t>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 w:rsidR="00ED2C91">
        <w:t>on FDD 15</w:t>
      </w:r>
      <w:r w:rsidR="00CE4B7E">
        <w:t xml:space="preserve"> </w:t>
      </w:r>
      <w:r w:rsidR="00ED2C91">
        <w:t>kHz under HST-SFN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6145154B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5C4" w14:textId="1BAE1A18" w:rsidR="00CE4B7E" w:rsidRPr="00AF7F5F" w:rsidRDefault="00CE4B7E" w:rsidP="00AF7F5F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92E3" w14:textId="07651E80" w:rsidR="00CE4B7E" w:rsidRPr="00AF7F5F" w:rsidRDefault="00CE4B7E" w:rsidP="00AF7F5F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A398" w14:textId="77777777" w:rsidR="00CE4B7E" w:rsidRPr="00AF7F5F" w:rsidRDefault="00CE4B7E" w:rsidP="00AF7F5F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DD1" w14:textId="77777777" w:rsidR="00CE4B7E" w:rsidRPr="00AF7F5F" w:rsidRDefault="00CE4B7E" w:rsidP="00AF7F5F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3AC40BE9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8D8F" w14:textId="77777777" w:rsidR="00CE4B7E" w:rsidRPr="00AF7F5F" w:rsidRDefault="00CE4B7E" w:rsidP="00D602FD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64D7" w14:textId="77777777" w:rsidR="00CE4B7E" w:rsidRPr="00ED2C91" w:rsidRDefault="00CE4B7E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B3EA" w14:textId="77777777" w:rsidR="00CE4B7E" w:rsidRPr="00AF7F5F" w:rsidRDefault="00CE4B7E" w:rsidP="00D602FD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ECFA" w14:textId="225DFEE0" w:rsidR="00CE4B7E" w:rsidRPr="00C67104" w:rsidRDefault="00FA49DC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.00</w:t>
            </w:r>
          </w:p>
        </w:tc>
      </w:tr>
      <w:tr w:rsidR="00CE4B7E" w:rsidRPr="00AF7F5F" w14:paraId="22D09D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C25D" w14:textId="77777777" w:rsidR="00CE4B7E" w:rsidRPr="00AF7F5F" w:rsidRDefault="00CE4B7E" w:rsidP="00ED2C91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1FA9" w14:textId="7E889426" w:rsidR="00CE4B7E" w:rsidRPr="00ED2C91" w:rsidRDefault="00CE4B7E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C65" w14:textId="77777777" w:rsidR="00CE4B7E" w:rsidRPr="00AF7F5F" w:rsidRDefault="00CE4B7E" w:rsidP="00ED2C91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335" w14:textId="5D1B1496" w:rsidR="00CE4B7E" w:rsidRPr="00C67104" w:rsidRDefault="00FA49DC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.33</w:t>
            </w:r>
          </w:p>
        </w:tc>
      </w:tr>
      <w:tr w:rsidR="00CE4B7E" w:rsidRPr="00AF7F5F" w14:paraId="66DF0EE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389A" w14:textId="77777777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4854" w14:textId="7E632AF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476B" w14:textId="009DB0EA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C158" w14:textId="0D692FA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307C131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E21" w14:textId="77777777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AF7F5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E547" w14:textId="5E2989E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675C" w14:textId="3C98A28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B15" w14:textId="27B2921E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151D785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5279" w14:textId="77777777" w:rsidR="00CE4B7E" w:rsidRPr="00AF7F5F" w:rsidRDefault="00CE4B7E" w:rsidP="00CE4B7E">
            <w:pPr>
              <w:pStyle w:val="TAC"/>
            </w:pPr>
            <w:r w:rsidRPr="00AF7F5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A700" w14:textId="6E88D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53F" w14:textId="469EE9C2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1997" w14:textId="6B7A805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0.11</w:t>
            </w:r>
          </w:p>
        </w:tc>
      </w:tr>
      <w:tr w:rsidR="00CE4B7E" w:rsidRPr="00AF7F5F" w14:paraId="149A250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99B0" w14:textId="77777777" w:rsidR="00CE4B7E" w:rsidRPr="00AF7F5F" w:rsidRDefault="00CE4B7E" w:rsidP="00CE4B7E">
            <w:pPr>
              <w:pStyle w:val="TAC"/>
            </w:pPr>
            <w:r w:rsidRPr="00AF7F5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BBC0" w14:textId="1C5FE66A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29FC" w14:textId="597A93F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070" w14:textId="39D84E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.37</w:t>
            </w:r>
          </w:p>
        </w:tc>
      </w:tr>
      <w:tr w:rsidR="00CE4B7E" w:rsidRPr="00AF7F5F" w14:paraId="7506504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CB31" w14:textId="6B23FA42" w:rsidR="00CE4B7E" w:rsidRPr="00AF7F5F" w:rsidRDefault="00CE4B7E" w:rsidP="00CE4B7E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F4B0" w14:textId="377F8F2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00B4" w14:textId="2868ECA5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680" w14:textId="62CB3AA6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0.65</w:t>
            </w:r>
          </w:p>
        </w:tc>
      </w:tr>
      <w:tr w:rsidR="00CE4B7E" w:rsidRPr="00AF7F5F" w14:paraId="7A5016F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9815" w14:textId="0D3052E9" w:rsidR="00CE4B7E" w:rsidRPr="00AF7F5F" w:rsidRDefault="00CE4B7E" w:rsidP="00CE4B7E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05B7" w14:textId="6EB7EBBC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3D50" w14:textId="5079FABE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4E98" w14:textId="4120716E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6843D9AF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551A" w14:textId="419CE6D3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B006" w14:textId="0DAFA229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4FCD" w14:textId="72951EB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3F01" w14:textId="343E099E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1.03</w:t>
            </w:r>
          </w:p>
        </w:tc>
      </w:tr>
      <w:tr w:rsidR="00CE4B7E" w:rsidRPr="00AF7F5F" w14:paraId="56CEBE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3FD" w14:textId="0FD37780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CC97" w14:textId="65F03A2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6858" w14:textId="5DC84E8F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D42" w14:textId="195272B6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.13</w:t>
            </w:r>
          </w:p>
        </w:tc>
      </w:tr>
      <w:tr w:rsidR="00CE4B7E" w:rsidRPr="00AF7F5F" w14:paraId="36BF71A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BC2" w14:textId="7CFB14A3" w:rsidR="00CE4B7E" w:rsidRPr="00AF7F5F" w:rsidRDefault="00CE4B7E" w:rsidP="00CE4B7E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AB9E" w14:textId="734743D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29E5" w14:textId="687ABC5B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342" w14:textId="5C4BEFE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0C999F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8B4" w14:textId="64255A85" w:rsidR="00CE4B7E" w:rsidRPr="00AF7F5F" w:rsidRDefault="00CE4B7E" w:rsidP="00CE4B7E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DF7" w14:textId="0F924C8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A464" w14:textId="4798EB4A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77D" w14:textId="025F10C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.79</w:t>
            </w:r>
          </w:p>
        </w:tc>
      </w:tr>
      <w:tr w:rsidR="00CE4B7E" w:rsidRPr="00AF7F5F" w14:paraId="13124FC1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5670932" w14:textId="01983D5B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CD8B92D" w14:textId="4A750B1A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CF9E0DD" w14:textId="508755DE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9343641" w14:textId="5A63AD80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1.44</w:t>
            </w:r>
          </w:p>
        </w:tc>
      </w:tr>
      <w:tr w:rsidR="00CE4B7E" w:rsidRPr="00AF7F5F" w14:paraId="1DF847DD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408A676B" w14:textId="487688A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</w:t>
            </w:r>
            <w:r w:rsidRPr="00AF7F5F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AE5894" w14:textId="603BEA6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865DB4" w14:textId="72F5F345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AC5B687" w14:textId="79A48BBC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CE4B7E" w:rsidRPr="00AF7F5F" w14:paraId="116BA44F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58E9B590" w14:textId="06662CAB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E72BB5" w14:textId="78E732C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8F6361D" w14:textId="6082A529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886AB6F" w14:textId="339F15B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111E4679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98B1C26" w14:textId="18CC5691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C3D984" w14:textId="7C37D2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535557A" w14:textId="0F0702EB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0A1CE232" w14:textId="450A8F5A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.81</w:t>
            </w:r>
          </w:p>
        </w:tc>
      </w:tr>
    </w:tbl>
    <w:p w14:paraId="45CA09A5" w14:textId="77777777" w:rsidR="00CE4B7E" w:rsidRPr="00CE4B7E" w:rsidRDefault="00CE4B7E" w:rsidP="00CE4B7E"/>
    <w:p w14:paraId="4D6FF5FD" w14:textId="0402FD52" w:rsidR="00AF7F5F" w:rsidRDefault="00E410AC" w:rsidP="00AF7F5F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FA49DC">
        <w:rPr>
          <w:noProof/>
          <w:lang w:val="en-US" w:eastAsia="zh-CN"/>
        </w:rPr>
        <w:drawing>
          <wp:inline distT="0" distB="0" distL="0" distR="0" wp14:anchorId="5ECDC333" wp14:editId="75CE88B5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9DC">
        <w:rPr>
          <w:noProof/>
          <w:lang w:val="en-US" w:eastAsia="zh-CN"/>
        </w:rPr>
        <w:drawing>
          <wp:inline distT="0" distB="0" distL="0" distR="0" wp14:anchorId="01BCEBF7" wp14:editId="06C8FBF6">
            <wp:extent cx="3049200" cy="228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42A8" w14:textId="3BE67030" w:rsidR="003F051A" w:rsidRDefault="00AF7F5F" w:rsidP="00CA40AE">
      <w:pPr>
        <w:pStyle w:val="TH"/>
      </w:pPr>
      <w:r>
        <w:t>Figure</w:t>
      </w:r>
      <w:r w:rsidRPr="002860EF">
        <w:t xml:space="preserve"> </w:t>
      </w:r>
      <w:r>
        <w:t>2.1</w:t>
      </w:r>
      <w:r w:rsidR="00CE4B7E">
        <w:t>.1</w:t>
      </w:r>
      <w:r>
        <w:t xml:space="preserve">-1 </w:t>
      </w:r>
      <w:r w:rsidR="00CE4B7E">
        <w:t>Ideal s</w:t>
      </w:r>
      <w:r w:rsidR="00CE4B7E" w:rsidRPr="002860EF">
        <w:t xml:space="preserve">imulation </w:t>
      </w:r>
      <w:r w:rsidR="00CE4B7E">
        <w:t>results</w:t>
      </w:r>
      <w:r w:rsidR="00CE4B7E" w:rsidRPr="002860EF">
        <w:t xml:space="preserve"> </w:t>
      </w:r>
      <w:r w:rsidR="00CE4B7E">
        <w:t>on FDD 15 kHz under HST-SFN channel model</w:t>
      </w:r>
    </w:p>
    <w:p w14:paraId="0EFCA21B" w14:textId="460BC858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27428FD3" w14:textId="179B4D05" w:rsidR="00CE4B7E" w:rsidRPr="00AF7F5F" w:rsidRDefault="00CE4B7E" w:rsidP="00CE4B7E">
      <w:pPr>
        <w:pStyle w:val="TH"/>
      </w:pPr>
      <w:r w:rsidRPr="002860EF">
        <w:t xml:space="preserve">Table </w:t>
      </w:r>
      <w:r>
        <w:t>2.1.2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73D353E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594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11DF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755F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3C9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DFCD9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E64" w14:textId="7472EAB9" w:rsidR="00CE4B7E" w:rsidRPr="00AF7F5F" w:rsidRDefault="00CE4B7E" w:rsidP="00CE4B7E">
            <w:pPr>
              <w:pStyle w:val="TAC"/>
            </w:pPr>
            <w:r w:rsidRPr="00F017C8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821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9C4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F7B0" w14:textId="5BF5D8A6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  <w:tr w:rsidR="00CE4B7E" w:rsidRPr="00AF7F5F" w14:paraId="4326ED5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5666" w14:textId="60A6EDE3" w:rsidR="00CE4B7E" w:rsidRPr="00AF7F5F" w:rsidRDefault="00CE4B7E" w:rsidP="00CE4B7E">
            <w:pPr>
              <w:pStyle w:val="TAC"/>
            </w:pPr>
            <w:r w:rsidRPr="00F017C8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96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02B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30B2" w14:textId="659187F2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716703D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D450" w14:textId="67328DEE" w:rsidR="00CE4B7E" w:rsidRPr="00AF7F5F" w:rsidRDefault="00CE4B7E" w:rsidP="00CE4B7E">
            <w:pPr>
              <w:pStyle w:val="TAC"/>
            </w:pPr>
            <w:r w:rsidRPr="00F017C8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DE8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9B62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200" w14:textId="01BAD602" w:rsidR="00CE4B7E" w:rsidRPr="00AF7F5F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4C06BE3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5801" w14:textId="4038C9A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C7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01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18F" w14:textId="6B193A27" w:rsidR="00CE4B7E" w:rsidRPr="00A42FA8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.68</w:t>
            </w:r>
          </w:p>
        </w:tc>
      </w:tr>
      <w:tr w:rsidR="00CE4B7E" w:rsidRPr="00AF7F5F" w14:paraId="7558631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8DA8" w14:textId="03E1F292" w:rsidR="00CE4B7E" w:rsidRPr="00AF7F5F" w:rsidRDefault="00CE4B7E" w:rsidP="00CE4B7E">
            <w:pPr>
              <w:pStyle w:val="TAC"/>
            </w:pPr>
            <w:r w:rsidRPr="00F017C8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BC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2B2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1AA8" w14:textId="226B590E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6ADA19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A51" w14:textId="016BEEA2" w:rsidR="00CE4B7E" w:rsidRPr="00AF7F5F" w:rsidRDefault="00CE4B7E" w:rsidP="00CE4B7E">
            <w:pPr>
              <w:pStyle w:val="TAC"/>
            </w:pPr>
            <w:r w:rsidRPr="00F017C8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8DA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84D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F6B" w14:textId="36F7236F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16CB7EB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4439" w14:textId="4FED7CA8" w:rsidR="00CE4B7E" w:rsidRPr="00AF7F5F" w:rsidRDefault="00CE4B7E" w:rsidP="00CE4B7E">
            <w:pPr>
              <w:pStyle w:val="TAC"/>
            </w:pPr>
            <w:r w:rsidRPr="00F017C8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3B7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0857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FB8" w14:textId="38E14C23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.76</w:t>
            </w:r>
          </w:p>
        </w:tc>
      </w:tr>
      <w:tr w:rsidR="00CE4B7E" w:rsidRPr="00AF7F5F" w14:paraId="09524F3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0727" w14:textId="3A3BF03F" w:rsidR="00CE4B7E" w:rsidRPr="00AF7F5F" w:rsidRDefault="00CE4B7E" w:rsidP="00CE4B7E">
            <w:pPr>
              <w:pStyle w:val="TAC"/>
            </w:pPr>
            <w:r w:rsidRPr="00F017C8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206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38C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EB35" w14:textId="1BC9D529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3BED118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D1B" w14:textId="4B2F3B39" w:rsidR="00CE4B7E" w:rsidRPr="00AF7F5F" w:rsidRDefault="00CE4B7E" w:rsidP="00CE4B7E">
            <w:pPr>
              <w:pStyle w:val="TAC"/>
            </w:pPr>
            <w:r w:rsidRPr="00F017C8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FDB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FD21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BA25" w14:textId="18A2AC07" w:rsidR="00CE4B7E" w:rsidRPr="00AF7F5F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0.15</w:t>
            </w:r>
          </w:p>
        </w:tc>
      </w:tr>
      <w:tr w:rsidR="00CE4B7E" w:rsidRPr="00AF7F5F" w14:paraId="3AB61EC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69A4" w14:textId="0C465DC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820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60D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BD5" w14:textId="49E6596E" w:rsidR="00CE4B7E" w:rsidRPr="00A42FA8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.41</w:t>
            </w:r>
          </w:p>
        </w:tc>
      </w:tr>
      <w:tr w:rsidR="00CE4B7E" w:rsidRPr="00AF7F5F" w14:paraId="2B7B88A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7374" w14:textId="6FF01F23" w:rsidR="00CE4B7E" w:rsidRPr="00AF7F5F" w:rsidRDefault="00CE4B7E" w:rsidP="00CE4B7E">
            <w:pPr>
              <w:pStyle w:val="TAC"/>
            </w:pPr>
            <w:r w:rsidRPr="00F017C8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22D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1E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FE7B" w14:textId="7B6AD1DC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0.66</w:t>
            </w:r>
          </w:p>
        </w:tc>
      </w:tr>
      <w:tr w:rsidR="00CE4B7E" w:rsidRPr="00AF7F5F" w14:paraId="3154EC6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4670" w14:textId="716A3D4D" w:rsidR="00CE4B7E" w:rsidRPr="00AF7F5F" w:rsidRDefault="00CE4B7E" w:rsidP="00CE4B7E">
            <w:pPr>
              <w:pStyle w:val="TAC"/>
            </w:pPr>
            <w:r w:rsidRPr="00F017C8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1E9E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446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F550" w14:textId="371E1BAF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.84</w:t>
            </w:r>
          </w:p>
        </w:tc>
      </w:tr>
      <w:tr w:rsidR="00CE4B7E" w:rsidRPr="00AF7F5F" w14:paraId="418BED98" w14:textId="77777777" w:rsidTr="00D602FD">
        <w:trPr>
          <w:jc w:val="center"/>
        </w:trPr>
        <w:tc>
          <w:tcPr>
            <w:tcW w:w="0" w:type="auto"/>
            <w:hideMark/>
          </w:tcPr>
          <w:p w14:paraId="21FF273B" w14:textId="15BBB95F" w:rsidR="00CE4B7E" w:rsidRPr="00AF7F5F" w:rsidRDefault="00CE4B7E" w:rsidP="00CE4B7E">
            <w:pPr>
              <w:pStyle w:val="TAC"/>
            </w:pPr>
            <w:r w:rsidRPr="00F017C8">
              <w:t>29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490D22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2DB2C8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D495699" w14:textId="40DCF573" w:rsidR="00CE4B7E" w:rsidRPr="00AF7F5F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1.06</w:t>
            </w:r>
          </w:p>
        </w:tc>
      </w:tr>
      <w:tr w:rsidR="00CE4B7E" w:rsidRPr="00AF7F5F" w14:paraId="0C592DD2" w14:textId="77777777" w:rsidTr="00D602FD">
        <w:trPr>
          <w:jc w:val="center"/>
        </w:trPr>
        <w:tc>
          <w:tcPr>
            <w:tcW w:w="0" w:type="auto"/>
            <w:hideMark/>
          </w:tcPr>
          <w:p w14:paraId="3026BB08" w14:textId="237463D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8E2017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5E163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187A888" w14:textId="3335E6AD" w:rsidR="00CE4B7E" w:rsidRPr="00A42FA8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.11</w:t>
            </w:r>
          </w:p>
        </w:tc>
      </w:tr>
      <w:tr w:rsidR="00CE4B7E" w:rsidRPr="00AF7F5F" w14:paraId="2AF4BB17" w14:textId="77777777" w:rsidTr="00D602FD">
        <w:trPr>
          <w:jc w:val="center"/>
        </w:trPr>
        <w:tc>
          <w:tcPr>
            <w:tcW w:w="0" w:type="auto"/>
            <w:hideMark/>
          </w:tcPr>
          <w:p w14:paraId="543F7E8B" w14:textId="248A1EFF" w:rsidR="00CE4B7E" w:rsidRPr="00AF7F5F" w:rsidRDefault="00CE4B7E" w:rsidP="00CE4B7E">
            <w:pPr>
              <w:pStyle w:val="TAC"/>
            </w:pPr>
            <w:r w:rsidRPr="00F017C8">
              <w:t>31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2E68F9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22029D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6F1F29A" w14:textId="447EFE41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1.33</w:t>
            </w:r>
          </w:p>
        </w:tc>
      </w:tr>
      <w:tr w:rsidR="00CE4B7E" w:rsidRPr="00AF7F5F" w14:paraId="46018334" w14:textId="77777777" w:rsidTr="00D602FD">
        <w:trPr>
          <w:jc w:val="center"/>
        </w:trPr>
        <w:tc>
          <w:tcPr>
            <w:tcW w:w="0" w:type="auto"/>
            <w:hideMark/>
          </w:tcPr>
          <w:p w14:paraId="09BA343B" w14:textId="177EC7B7" w:rsidR="00CE4B7E" w:rsidRPr="00AF7F5F" w:rsidRDefault="00CE4B7E" w:rsidP="00CE4B7E">
            <w:pPr>
              <w:pStyle w:val="TAC"/>
            </w:pPr>
            <w:r w:rsidRPr="00F017C8"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726A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B7A794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748C50B7" w14:textId="1C74C0A3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.43</w:t>
            </w:r>
          </w:p>
        </w:tc>
      </w:tr>
      <w:tr w:rsidR="00CE4B7E" w:rsidRPr="00AF7F5F" w14:paraId="00E7E97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A374" w14:textId="756EC129" w:rsidR="00CE4B7E" w:rsidRPr="00AF7F5F" w:rsidRDefault="00CE4B7E" w:rsidP="00CE4B7E">
            <w:pPr>
              <w:pStyle w:val="TAC"/>
            </w:pPr>
            <w:r w:rsidRPr="00F017C8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69C3" w14:textId="63EF71F1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48C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279" w14:textId="4A73407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1.64</w:t>
            </w:r>
          </w:p>
        </w:tc>
      </w:tr>
      <w:tr w:rsidR="00CE4B7E" w:rsidRPr="00AF7F5F" w14:paraId="27707C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1A1E" w14:textId="3D212B6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E617" w14:textId="456275D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C29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0A93" w14:textId="0006F185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477DBA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EB5" w14:textId="505D84E2" w:rsidR="00CE4B7E" w:rsidRPr="00AF7F5F" w:rsidRDefault="00CE4B7E" w:rsidP="00CE4B7E">
            <w:pPr>
              <w:pStyle w:val="TAC"/>
            </w:pPr>
            <w:r w:rsidRPr="00F017C8"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8E49" w14:textId="2604CF5D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9C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867A" w14:textId="6C2A56E0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51F8D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B4C" w14:textId="08E97D19" w:rsidR="00CE4B7E" w:rsidRPr="00AF7F5F" w:rsidRDefault="00CE4B7E" w:rsidP="00CE4B7E">
            <w:pPr>
              <w:pStyle w:val="TAC"/>
            </w:pPr>
            <w:r w:rsidRPr="00F017C8"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C91F" w14:textId="06C93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5AD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260" w14:textId="01BC49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0635D8EA" w14:textId="77777777" w:rsidTr="00D602FD">
        <w:trPr>
          <w:jc w:val="center"/>
        </w:trPr>
        <w:tc>
          <w:tcPr>
            <w:tcW w:w="0" w:type="auto"/>
            <w:hideMark/>
          </w:tcPr>
          <w:p w14:paraId="26858063" w14:textId="069AD7FE" w:rsidR="00CE4B7E" w:rsidRPr="00AF7F5F" w:rsidRDefault="00CE4B7E" w:rsidP="00CE4B7E">
            <w:pPr>
              <w:pStyle w:val="TAC"/>
            </w:pPr>
            <w:r w:rsidRPr="00F017C8">
              <w:t>37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A9B119B" w14:textId="416B00C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9FF57A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3D179AE" w14:textId="64C5FB65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1.86</w:t>
            </w:r>
          </w:p>
        </w:tc>
      </w:tr>
      <w:tr w:rsidR="00CE4B7E" w:rsidRPr="00AF7F5F" w14:paraId="2059E475" w14:textId="77777777" w:rsidTr="00D602FD">
        <w:trPr>
          <w:jc w:val="center"/>
        </w:trPr>
        <w:tc>
          <w:tcPr>
            <w:tcW w:w="0" w:type="auto"/>
            <w:hideMark/>
          </w:tcPr>
          <w:p w14:paraId="5ACF2E2C" w14:textId="6FF11C5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92B2B6B" w14:textId="4109599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82D951D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7BE734B" w14:textId="704BF33F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CE4B7E" w:rsidRPr="00AF7F5F" w14:paraId="628EEE6B" w14:textId="77777777" w:rsidTr="00D602FD">
        <w:trPr>
          <w:jc w:val="center"/>
        </w:trPr>
        <w:tc>
          <w:tcPr>
            <w:tcW w:w="0" w:type="auto"/>
            <w:hideMark/>
          </w:tcPr>
          <w:p w14:paraId="339E18AC" w14:textId="4785D686" w:rsidR="00CE4B7E" w:rsidRPr="00AF7F5F" w:rsidRDefault="00CE4B7E" w:rsidP="00CE4B7E">
            <w:pPr>
              <w:pStyle w:val="TAC"/>
            </w:pPr>
            <w:r w:rsidRPr="00F017C8">
              <w:t>39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32552DA" w14:textId="6F5CE8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9E8634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334FB06" w14:textId="36BCD50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A6AD163" w14:textId="77777777" w:rsidTr="00D602FD">
        <w:trPr>
          <w:jc w:val="center"/>
        </w:trPr>
        <w:tc>
          <w:tcPr>
            <w:tcW w:w="0" w:type="auto"/>
            <w:hideMark/>
          </w:tcPr>
          <w:p w14:paraId="205D6586" w14:textId="78CC2F83" w:rsidR="00CE4B7E" w:rsidRPr="00AF7F5F" w:rsidRDefault="00CE4B7E" w:rsidP="00CE4B7E">
            <w:pPr>
              <w:pStyle w:val="TAC"/>
            </w:pPr>
            <w:r w:rsidRPr="00F017C8">
              <w:t>40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A0C99AD" w14:textId="7087010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0704D1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F49B9D4" w14:textId="74A9B17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</w:tbl>
    <w:p w14:paraId="3EEF6E80" w14:textId="4C47BCE2" w:rsidR="00CE4B7E" w:rsidRPr="00CE4B7E" w:rsidRDefault="00CE4B7E" w:rsidP="00CE4B7E"/>
    <w:p w14:paraId="026EEC6F" w14:textId="54FE10C7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483B0E">
        <w:rPr>
          <w:noProof/>
          <w:lang w:val="en-US" w:eastAsia="zh-CN"/>
        </w:rPr>
        <w:drawing>
          <wp:inline distT="0" distB="0" distL="0" distR="0" wp14:anchorId="417E0B35" wp14:editId="343DCA44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3B0E">
        <w:rPr>
          <w:noProof/>
          <w:lang w:val="en-US" w:eastAsia="zh-CN"/>
        </w:rPr>
        <w:drawing>
          <wp:inline distT="0" distB="0" distL="0" distR="0" wp14:anchorId="31D694A1" wp14:editId="6B93A302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1202F" w14:textId="7985A86D" w:rsidR="00CE4B7E" w:rsidRDefault="00CE4B7E" w:rsidP="00CE4B7E">
      <w:pPr>
        <w:pStyle w:val="TH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p w14:paraId="58811F22" w14:textId="7B36A3F7" w:rsidR="00CE4B7E" w:rsidRDefault="00CE4B7E" w:rsidP="00CE4B7E">
      <w:pPr>
        <w:pStyle w:val="2"/>
        <w:rPr>
          <w:lang w:val="en-US" w:eastAsia="zh-CN"/>
        </w:rPr>
      </w:pPr>
      <w:r>
        <w:rPr>
          <w:lang w:val="en-US" w:eastAsia="zh-CN"/>
        </w:rPr>
        <w:t>HST-DPS</w:t>
      </w:r>
    </w:p>
    <w:p w14:paraId="6C94484B" w14:textId="77777777" w:rsidR="00CE4B7E" w:rsidRPr="00ED2C91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0FA6697F" w14:textId="3D07404F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004548C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F78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5123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63B0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24B6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4F9AC50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BCB" w14:textId="07FF9756" w:rsidR="00CE4B7E" w:rsidRPr="00AF7F5F" w:rsidRDefault="00CE4B7E" w:rsidP="00CE4B7E">
            <w:pPr>
              <w:pStyle w:val="TAC"/>
            </w:pPr>
            <w:r w:rsidRPr="001B42EA"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16B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380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64BE" w14:textId="0BB31127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.77</w:t>
            </w:r>
          </w:p>
        </w:tc>
      </w:tr>
      <w:tr w:rsidR="00CE4B7E" w:rsidRPr="00AF7F5F" w14:paraId="2246EEC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A9D6" w14:textId="65A95171" w:rsidR="00CE4B7E" w:rsidRPr="00AF7F5F" w:rsidRDefault="00CE4B7E" w:rsidP="00CE4B7E">
            <w:pPr>
              <w:pStyle w:val="TAC"/>
            </w:pPr>
            <w:r w:rsidRPr="001B42EA"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6B5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67A2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7DE7" w14:textId="293A1A24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CE4B7E" w:rsidRPr="00AF7F5F" w14:paraId="0E9760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CBF8" w14:textId="2473A639" w:rsidR="00CE4B7E" w:rsidRPr="00AF7F5F" w:rsidRDefault="00CE4B7E" w:rsidP="00CE4B7E">
            <w:pPr>
              <w:pStyle w:val="TAC"/>
            </w:pPr>
            <w:r w:rsidRPr="001B42EA"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98C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C54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2D16" w14:textId="5723A14B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  <w:tr w:rsidR="00CE4B7E" w:rsidRPr="00AF7F5F" w14:paraId="76BFA48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F813" w14:textId="771ACD8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CBF1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AA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04E" w14:textId="51BF3E4C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CE4B7E" w:rsidRPr="00AF7F5F" w14:paraId="72B242E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BBB8" w14:textId="42AE5451" w:rsidR="00CE4B7E" w:rsidRPr="00AF7F5F" w:rsidRDefault="00CE4B7E" w:rsidP="00CE4B7E">
            <w:pPr>
              <w:pStyle w:val="TAC"/>
            </w:pPr>
            <w:r w:rsidRPr="001B42EA"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5D7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172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A9A7" w14:textId="16ECD988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.82</w:t>
            </w:r>
          </w:p>
        </w:tc>
      </w:tr>
      <w:tr w:rsidR="00CE4B7E" w:rsidRPr="00AF7F5F" w14:paraId="551EF0D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C26D" w14:textId="647FF528" w:rsidR="00CE4B7E" w:rsidRPr="00AF7F5F" w:rsidRDefault="00CE4B7E" w:rsidP="00CE4B7E">
            <w:pPr>
              <w:pStyle w:val="TAC"/>
            </w:pPr>
            <w:r w:rsidRPr="001B42EA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9FD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0FE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53CF" w14:textId="6E3898FE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</w:tr>
      <w:tr w:rsidR="00CE4B7E" w:rsidRPr="00AF7F5F" w14:paraId="0F43EDB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3E8" w14:textId="6B3EA1F2" w:rsidR="00CE4B7E" w:rsidRPr="00AF7F5F" w:rsidRDefault="00CE4B7E" w:rsidP="00CE4B7E">
            <w:pPr>
              <w:pStyle w:val="TAC"/>
            </w:pPr>
            <w:r w:rsidRPr="001B42EA"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9DAB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806B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D6F" w14:textId="03DEBC3A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25E5B59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5396" w14:textId="588936B7" w:rsidR="00CE4B7E" w:rsidRPr="00AF7F5F" w:rsidRDefault="00CE4B7E" w:rsidP="00CE4B7E">
            <w:pPr>
              <w:pStyle w:val="TAC"/>
            </w:pPr>
            <w:r w:rsidRPr="001B42EA"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78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61D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7D39" w14:textId="3F54AD28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.61</w:t>
            </w:r>
          </w:p>
        </w:tc>
      </w:tr>
      <w:tr w:rsidR="00CE4B7E" w:rsidRPr="00AF7F5F" w14:paraId="65ABB7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6EEA" w14:textId="100AF4B2" w:rsidR="00CE4B7E" w:rsidRPr="00AF7F5F" w:rsidRDefault="00CE4B7E" w:rsidP="00CE4B7E">
            <w:pPr>
              <w:pStyle w:val="TAC"/>
            </w:pPr>
            <w:r w:rsidRPr="001B42EA"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EC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5E8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1BDC" w14:textId="29BB8934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.65</w:t>
            </w:r>
          </w:p>
        </w:tc>
      </w:tr>
      <w:tr w:rsidR="00CE4B7E" w:rsidRPr="00AF7F5F" w14:paraId="377BEB5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4376" w14:textId="09F09B2E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A7F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4A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1455" w14:textId="1EEF43E3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59629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9CF" w14:textId="6CFBA68D" w:rsidR="00CE4B7E" w:rsidRPr="00AF7F5F" w:rsidRDefault="00CE4B7E" w:rsidP="00CE4B7E">
            <w:pPr>
              <w:pStyle w:val="TAC"/>
            </w:pPr>
            <w:r w:rsidRPr="001B42EA"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3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E3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AAD5" w14:textId="7A55526A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61DDD1D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673" w14:textId="387BE929" w:rsidR="00CE4B7E" w:rsidRPr="00AF7F5F" w:rsidRDefault="00CE4B7E" w:rsidP="00CE4B7E">
            <w:pPr>
              <w:pStyle w:val="TAC"/>
            </w:pPr>
            <w:r w:rsidRPr="001B42EA"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53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35B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9B5" w14:textId="0BC65F91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07E914DB" w14:textId="77777777" w:rsidTr="00D602FD">
        <w:trPr>
          <w:jc w:val="center"/>
        </w:trPr>
        <w:tc>
          <w:tcPr>
            <w:tcW w:w="0" w:type="auto"/>
            <w:hideMark/>
          </w:tcPr>
          <w:p w14:paraId="15C70955" w14:textId="6E659137" w:rsidR="00CE4B7E" w:rsidRPr="00AF7F5F" w:rsidRDefault="00CE4B7E" w:rsidP="00CE4B7E">
            <w:pPr>
              <w:pStyle w:val="TAC"/>
            </w:pPr>
            <w:r w:rsidRPr="001B42EA">
              <w:t>53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FBDC38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7E027D4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08D4DA9" w14:textId="22A86076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463C856" w14:textId="77777777" w:rsidTr="00D602FD">
        <w:trPr>
          <w:jc w:val="center"/>
        </w:trPr>
        <w:tc>
          <w:tcPr>
            <w:tcW w:w="0" w:type="auto"/>
            <w:hideMark/>
          </w:tcPr>
          <w:p w14:paraId="13D1BB7A" w14:textId="7110644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11E7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9E52BB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7CB7C13" w14:textId="184FA2EB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477EFF39" w14:textId="77777777" w:rsidTr="00D602FD">
        <w:trPr>
          <w:jc w:val="center"/>
        </w:trPr>
        <w:tc>
          <w:tcPr>
            <w:tcW w:w="0" w:type="auto"/>
            <w:hideMark/>
          </w:tcPr>
          <w:p w14:paraId="03094025" w14:textId="0F580246" w:rsidR="00CE4B7E" w:rsidRPr="00AF7F5F" w:rsidRDefault="00CE4B7E" w:rsidP="00CE4B7E">
            <w:pPr>
              <w:pStyle w:val="TAC"/>
            </w:pPr>
            <w:r w:rsidRPr="001B42EA">
              <w:t>55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4EE881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E67F4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EAD400D" w14:textId="7ED60117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0C403ADD" w14:textId="77777777" w:rsidTr="00D602FD">
        <w:trPr>
          <w:jc w:val="center"/>
        </w:trPr>
        <w:tc>
          <w:tcPr>
            <w:tcW w:w="0" w:type="auto"/>
            <w:hideMark/>
          </w:tcPr>
          <w:p w14:paraId="6E121900" w14:textId="6735B91D" w:rsidR="00CE4B7E" w:rsidRPr="00AF7F5F" w:rsidRDefault="00CE4B7E" w:rsidP="00CE4B7E">
            <w:pPr>
              <w:pStyle w:val="TAC"/>
            </w:pPr>
            <w:r w:rsidRPr="001B42EA">
              <w:t>56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56196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D193665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5B48A073" w14:textId="2AED30F0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</w:tbl>
    <w:p w14:paraId="171EF705" w14:textId="77777777" w:rsidR="00CE4B7E" w:rsidRPr="00CE4B7E" w:rsidRDefault="00CE4B7E" w:rsidP="00CE4B7E"/>
    <w:p w14:paraId="19F74047" w14:textId="071D827A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46DCEDE" wp14:editId="2B76EC93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647C8305" wp14:editId="12233F64">
            <wp:extent cx="3049200" cy="2286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9A5E1" w14:textId="5FB797AD" w:rsid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2.2.1-1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p w14:paraId="190D8A86" w14:textId="77777777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3787EBBB" w14:textId="5574C67C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32456CDB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2F7C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9DFC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A2CA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BD8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3BBF43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C9CD" w14:textId="7315D5CB" w:rsidR="00CE4B7E" w:rsidRPr="00AF7F5F" w:rsidRDefault="00CE4B7E" w:rsidP="00CE4B7E">
            <w:pPr>
              <w:pStyle w:val="TAC"/>
            </w:pPr>
            <w:r w:rsidRPr="00965867"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98D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272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B07F" w14:textId="5EEC55F4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0.45</w:t>
            </w:r>
          </w:p>
        </w:tc>
      </w:tr>
      <w:tr w:rsidR="00CE4B7E" w:rsidRPr="00AF7F5F" w14:paraId="00EA61B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DA64" w14:textId="4E69F89D" w:rsidR="00CE4B7E" w:rsidRPr="00AF7F5F" w:rsidRDefault="00CE4B7E" w:rsidP="00CE4B7E">
            <w:pPr>
              <w:pStyle w:val="TAC"/>
            </w:pPr>
            <w:r w:rsidRPr="00965867"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43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D22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C96E" w14:textId="373AC9CA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.49</w:t>
            </w:r>
          </w:p>
        </w:tc>
      </w:tr>
      <w:tr w:rsidR="00CE4B7E" w:rsidRPr="00AF7F5F" w14:paraId="022EC5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B03F" w14:textId="34528B24" w:rsidR="00CE4B7E" w:rsidRPr="00AF7F5F" w:rsidRDefault="00CE4B7E" w:rsidP="00CE4B7E">
            <w:pPr>
              <w:pStyle w:val="TAC"/>
            </w:pPr>
            <w:r w:rsidRPr="00965867"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3EC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07B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D4D" w14:textId="5999F3E5" w:rsidR="00CE4B7E" w:rsidRPr="00AF7F5F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520332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DD63" w14:textId="5F2820EA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0FC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7CF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7159" w14:textId="652872D2" w:rsidR="00CE4B7E" w:rsidRPr="00A42FA8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694401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C568" w14:textId="506981DF" w:rsidR="00CE4B7E" w:rsidRPr="00AF7F5F" w:rsidRDefault="00CE4B7E" w:rsidP="00CE4B7E">
            <w:pPr>
              <w:pStyle w:val="TAC"/>
            </w:pPr>
            <w:r w:rsidRPr="00965867"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64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01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F71D" w14:textId="446ACD84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.59</w:t>
            </w:r>
          </w:p>
        </w:tc>
      </w:tr>
      <w:tr w:rsidR="00CE4B7E" w:rsidRPr="00AF7F5F" w14:paraId="2BB3938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EB38" w14:textId="203E4D53" w:rsidR="00CE4B7E" w:rsidRPr="00AF7F5F" w:rsidRDefault="00CE4B7E" w:rsidP="00CE4B7E">
            <w:pPr>
              <w:pStyle w:val="TAC"/>
            </w:pPr>
            <w:r w:rsidRPr="00965867"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40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E4C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D26E" w14:textId="5C3583BD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</w:tr>
      <w:tr w:rsidR="00CE4B7E" w:rsidRPr="00AF7F5F" w14:paraId="04D4952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E25B" w14:textId="74837865" w:rsidR="00CE4B7E" w:rsidRPr="00AF7F5F" w:rsidRDefault="00CE4B7E" w:rsidP="00CE4B7E">
            <w:pPr>
              <w:pStyle w:val="TAC"/>
            </w:pPr>
            <w:r w:rsidRPr="00965867"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87C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21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478B" w14:textId="479CD176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27141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A15" w14:textId="32170E07" w:rsidR="00CE4B7E" w:rsidRPr="00AF7F5F" w:rsidRDefault="00CE4B7E" w:rsidP="00CE4B7E">
            <w:pPr>
              <w:pStyle w:val="TAC"/>
            </w:pPr>
            <w:r w:rsidRPr="00965867"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49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D9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637" w14:textId="7FED5FE0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2327475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C0C3" w14:textId="4ACD4C7F" w:rsidR="00CE4B7E" w:rsidRPr="00AF7F5F" w:rsidRDefault="00CE4B7E" w:rsidP="00CE4B7E">
            <w:pPr>
              <w:pStyle w:val="TAC"/>
            </w:pPr>
            <w:r w:rsidRPr="00965867"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63D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04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C3A4" w14:textId="7FCC5671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.56</w:t>
            </w:r>
          </w:p>
        </w:tc>
      </w:tr>
      <w:tr w:rsidR="00CE4B7E" w:rsidRPr="00AF7F5F" w14:paraId="7243116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A980" w14:textId="33739AB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659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619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0671" w14:textId="0E776FF1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2CF7A2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ECCC" w14:textId="2F0C252C" w:rsidR="00CE4B7E" w:rsidRPr="00AF7F5F" w:rsidRDefault="00CE4B7E" w:rsidP="00CE4B7E">
            <w:pPr>
              <w:pStyle w:val="TAC"/>
            </w:pPr>
            <w:r w:rsidRPr="00965867"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072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5F9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258F" w14:textId="14DB63AA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4F0EC0C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3577" w14:textId="53DA2CFC" w:rsidR="00CE4B7E" w:rsidRPr="00AF7F5F" w:rsidRDefault="00CE4B7E" w:rsidP="00CE4B7E">
            <w:pPr>
              <w:pStyle w:val="TAC"/>
            </w:pPr>
            <w:r w:rsidRPr="00965867"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EBF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B5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9505" w14:textId="36A76B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160390DE" w14:textId="77777777" w:rsidTr="00D602FD">
        <w:trPr>
          <w:jc w:val="center"/>
        </w:trPr>
        <w:tc>
          <w:tcPr>
            <w:tcW w:w="0" w:type="auto"/>
            <w:hideMark/>
          </w:tcPr>
          <w:p w14:paraId="0407461A" w14:textId="3B534B1F" w:rsidR="00CE4B7E" w:rsidRPr="00AF7F5F" w:rsidRDefault="00CE4B7E" w:rsidP="00CE4B7E">
            <w:pPr>
              <w:pStyle w:val="TAC"/>
            </w:pPr>
            <w:r w:rsidRPr="00965867">
              <w:t>69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6190DD1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A33D18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0F9461D" w14:textId="6C20EAF3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3F0DD43F" w14:textId="77777777" w:rsidTr="00D602FD">
        <w:trPr>
          <w:jc w:val="center"/>
        </w:trPr>
        <w:tc>
          <w:tcPr>
            <w:tcW w:w="0" w:type="auto"/>
            <w:hideMark/>
          </w:tcPr>
          <w:p w14:paraId="21D94F52" w14:textId="112D3B92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8C4B8E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F5838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EC2B7B0" w14:textId="36ACF430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.51</w:t>
            </w:r>
          </w:p>
        </w:tc>
      </w:tr>
      <w:tr w:rsidR="00CE4B7E" w:rsidRPr="00AF7F5F" w14:paraId="02771150" w14:textId="77777777" w:rsidTr="00D602FD">
        <w:trPr>
          <w:jc w:val="center"/>
        </w:trPr>
        <w:tc>
          <w:tcPr>
            <w:tcW w:w="0" w:type="auto"/>
            <w:hideMark/>
          </w:tcPr>
          <w:p w14:paraId="109451BA" w14:textId="7D00048A" w:rsidR="00CE4B7E" w:rsidRPr="00AF7F5F" w:rsidRDefault="00CE4B7E" w:rsidP="00CE4B7E">
            <w:pPr>
              <w:pStyle w:val="TAC"/>
            </w:pPr>
            <w:r w:rsidRPr="00965867">
              <w:t>71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51002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22C3A8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5CE9D58" w14:textId="3C3E1D93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.53</w:t>
            </w:r>
          </w:p>
        </w:tc>
      </w:tr>
      <w:tr w:rsidR="00CE4B7E" w:rsidRPr="00AF7F5F" w14:paraId="058E24F3" w14:textId="77777777" w:rsidTr="00D602FD">
        <w:trPr>
          <w:jc w:val="center"/>
        </w:trPr>
        <w:tc>
          <w:tcPr>
            <w:tcW w:w="0" w:type="auto"/>
            <w:hideMark/>
          </w:tcPr>
          <w:p w14:paraId="2CDFE376" w14:textId="176F2E08" w:rsidR="00CE4B7E" w:rsidRPr="00AF7F5F" w:rsidRDefault="00CE4B7E" w:rsidP="00CE4B7E">
            <w:pPr>
              <w:pStyle w:val="TAC"/>
            </w:pPr>
            <w:r w:rsidRPr="00965867">
              <w:t>72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425DE9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BD9249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45D979D" w14:textId="0E4FB915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E0BA9D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399F" w14:textId="4C455082" w:rsidR="00CE4B7E" w:rsidRPr="00AF7F5F" w:rsidRDefault="00CE4B7E" w:rsidP="00CE4B7E">
            <w:pPr>
              <w:pStyle w:val="TAC"/>
            </w:pPr>
            <w:r w:rsidRPr="00965867"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5D34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88E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E1CF" w14:textId="119D05DF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3D97797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583" w14:textId="7F08047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8EC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7CD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88A" w14:textId="43AE7B3C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.73</w:t>
            </w:r>
          </w:p>
        </w:tc>
      </w:tr>
      <w:tr w:rsidR="00CE4B7E" w:rsidRPr="00AF7F5F" w14:paraId="1AA2619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3061" w14:textId="0A452B39" w:rsidR="00CE4B7E" w:rsidRPr="00AF7F5F" w:rsidRDefault="00CE4B7E" w:rsidP="00CE4B7E">
            <w:pPr>
              <w:pStyle w:val="TAC"/>
            </w:pPr>
            <w:r w:rsidRPr="00965867"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FE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01F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869E" w14:textId="072C42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44347A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EA58" w14:textId="50F01005" w:rsidR="00CE4B7E" w:rsidRPr="00AF7F5F" w:rsidRDefault="00CE4B7E" w:rsidP="00CE4B7E">
            <w:pPr>
              <w:pStyle w:val="TAC"/>
            </w:pPr>
            <w:r w:rsidRPr="00965867"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21E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CFB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AB38" w14:textId="6249D179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.52</w:t>
            </w:r>
          </w:p>
        </w:tc>
      </w:tr>
      <w:tr w:rsidR="00CE4B7E" w:rsidRPr="00AF7F5F" w14:paraId="3E9A681F" w14:textId="77777777" w:rsidTr="00D602FD">
        <w:trPr>
          <w:jc w:val="center"/>
        </w:trPr>
        <w:tc>
          <w:tcPr>
            <w:tcW w:w="0" w:type="auto"/>
            <w:hideMark/>
          </w:tcPr>
          <w:p w14:paraId="2C45D371" w14:textId="2BC2E796" w:rsidR="00CE4B7E" w:rsidRPr="00AF7F5F" w:rsidRDefault="00CE4B7E" w:rsidP="00CE4B7E">
            <w:pPr>
              <w:pStyle w:val="TAC"/>
            </w:pPr>
            <w:r w:rsidRPr="00965867">
              <w:t>77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DCD513F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8B2A46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18598D9C" w14:textId="7F94A38B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87F5F82" w14:textId="77777777" w:rsidTr="00D602FD">
        <w:trPr>
          <w:jc w:val="center"/>
        </w:trPr>
        <w:tc>
          <w:tcPr>
            <w:tcW w:w="0" w:type="auto"/>
            <w:hideMark/>
          </w:tcPr>
          <w:p w14:paraId="44994DEB" w14:textId="4A7025C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84F16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19365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B46718F" w14:textId="201CE864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.98</w:t>
            </w:r>
          </w:p>
        </w:tc>
      </w:tr>
      <w:tr w:rsidR="00CE4B7E" w:rsidRPr="00AF7F5F" w14:paraId="272EDA60" w14:textId="77777777" w:rsidTr="00D602FD">
        <w:trPr>
          <w:jc w:val="center"/>
        </w:trPr>
        <w:tc>
          <w:tcPr>
            <w:tcW w:w="0" w:type="auto"/>
            <w:hideMark/>
          </w:tcPr>
          <w:p w14:paraId="197FA8B7" w14:textId="46760E15" w:rsidR="00CE4B7E" w:rsidRPr="00AF7F5F" w:rsidRDefault="00CE4B7E" w:rsidP="00CE4B7E">
            <w:pPr>
              <w:pStyle w:val="TAC"/>
            </w:pPr>
            <w:r w:rsidRPr="00965867">
              <w:t>79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782795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993545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7416BBC8" w14:textId="5056091D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.47</w:t>
            </w:r>
          </w:p>
        </w:tc>
      </w:tr>
      <w:tr w:rsidR="00CE4B7E" w:rsidRPr="00AF7F5F" w14:paraId="2852D7C2" w14:textId="77777777" w:rsidTr="00D602FD">
        <w:trPr>
          <w:jc w:val="center"/>
        </w:trPr>
        <w:tc>
          <w:tcPr>
            <w:tcW w:w="0" w:type="auto"/>
            <w:hideMark/>
          </w:tcPr>
          <w:p w14:paraId="4B7C4BF2" w14:textId="3FB50CE6" w:rsidR="00CE4B7E" w:rsidRPr="00AF7F5F" w:rsidRDefault="00CE4B7E" w:rsidP="00CE4B7E">
            <w:pPr>
              <w:pStyle w:val="TAC"/>
            </w:pPr>
            <w:r w:rsidRPr="00965867">
              <w:t>80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A7A702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62DA8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09DFF2A" w14:textId="2359B0D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</w:tr>
    </w:tbl>
    <w:p w14:paraId="0D2BFDBA" w14:textId="77777777" w:rsidR="00CE4B7E" w:rsidRPr="00CE4B7E" w:rsidRDefault="00CE4B7E" w:rsidP="00CE4B7E"/>
    <w:p w14:paraId="6BB190A6" w14:textId="708C444D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A5CFD3E" wp14:editId="679182BB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7D9BF4A8" wp14:editId="50252F6A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1AC90" w14:textId="6E4F4736" w:rsidR="00CE4B7E" w:rsidRP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7CCF2094" w14:textId="26F49181" w:rsidR="003F051A" w:rsidRP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152D4D">
        <w:rPr>
          <w:lang w:val="en-US" w:eastAsia="zh-CN"/>
        </w:rPr>
        <w:t>updated</w:t>
      </w:r>
      <w:r w:rsidR="002860EF">
        <w:rPr>
          <w:lang w:val="en-US" w:eastAsia="zh-CN"/>
        </w:rPr>
        <w:t xml:space="preserve"> </w:t>
      </w:r>
      <w:r>
        <w:rPr>
          <w:lang w:val="en-US" w:eastAsia="zh-CN"/>
        </w:rPr>
        <w:t>simulation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D602FD">
        <w:rPr>
          <w:lang w:val="en-US" w:eastAsia="zh-CN"/>
        </w:rPr>
        <w:t>UE HST FR1 CA</w:t>
      </w:r>
      <w:r>
        <w:rPr>
          <w:lang w:val="en-US" w:eastAsia="zh-CN"/>
        </w:rPr>
        <w:t xml:space="preserve"> demodulation performance</w:t>
      </w:r>
      <w:r w:rsidR="00D602FD">
        <w:rPr>
          <w:lang w:val="en-US" w:eastAsia="zh-CN"/>
        </w:rPr>
        <w:t xml:space="preserve"> under propagation condition of HST-SFN and HST-DPS</w:t>
      </w:r>
      <w:r>
        <w:rPr>
          <w:lang w:val="en-US" w:eastAsia="zh-CN"/>
        </w:rPr>
        <w:t>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2AEFCBA6" w:rsidR="00973156" w:rsidRDefault="00681B07" w:rsidP="00681B07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4628486"/>
      <w:r w:rsidRPr="00681B07">
        <w:rPr>
          <w:lang w:val="en-US" w:eastAsia="zh-CN"/>
        </w:rPr>
        <w:t>R4-2106098</w:t>
      </w:r>
      <w:r w:rsidR="009163A1" w:rsidRPr="009163A1">
        <w:rPr>
          <w:lang w:val="en-US" w:eastAsia="zh-CN"/>
        </w:rPr>
        <w:t xml:space="preserve">, </w:t>
      </w:r>
      <w:r w:rsidR="00870E07" w:rsidRPr="00870E07">
        <w:rPr>
          <w:lang w:eastAsia="zh-CN"/>
        </w:rPr>
        <w:t xml:space="preserve">WF on </w:t>
      </w:r>
      <w:r w:rsidR="00CE4B7E">
        <w:rPr>
          <w:lang w:eastAsia="zh-CN"/>
        </w:rPr>
        <w:t>UE</w:t>
      </w:r>
      <w:r w:rsidR="00870E07" w:rsidRPr="00870E07">
        <w:rPr>
          <w:lang w:eastAsia="zh-CN"/>
        </w:rPr>
        <w:t xml:space="preserve"> demodulation </w:t>
      </w:r>
      <w:r w:rsidR="00CE4B7E">
        <w:rPr>
          <w:lang w:eastAsia="zh-CN"/>
        </w:rPr>
        <w:t>for FR1 HST</w:t>
      </w:r>
      <w:r w:rsidR="009163A1" w:rsidRPr="009163A1">
        <w:rPr>
          <w:lang w:val="en-US" w:eastAsia="zh-CN"/>
        </w:rPr>
        <w:t>, RAN4#9</w:t>
      </w:r>
      <w:r w:rsidR="00651935">
        <w:rPr>
          <w:lang w:val="en-US" w:eastAsia="zh-CN"/>
        </w:rPr>
        <w:t>8</w:t>
      </w:r>
      <w:r w:rsidR="00870E07">
        <w:rPr>
          <w:lang w:val="en-US" w:eastAsia="zh-CN"/>
        </w:rPr>
        <w:t>-</w:t>
      </w:r>
      <w:r w:rsidR="00152D4D">
        <w:rPr>
          <w:lang w:val="en-US" w:eastAsia="zh-CN"/>
        </w:rPr>
        <w:t>bis-</w:t>
      </w:r>
      <w:r w:rsidR="00870E07">
        <w:rPr>
          <w:lang w:val="en-US" w:eastAsia="zh-CN"/>
        </w:rPr>
        <w:t xml:space="preserve">e, </w:t>
      </w:r>
      <w:bookmarkEnd w:id="1"/>
      <w:r w:rsidR="00CE4B7E">
        <w:rPr>
          <w:lang w:val="en-US" w:eastAsia="zh-CN"/>
        </w:rPr>
        <w:t>CMCC</w:t>
      </w:r>
      <w:bookmarkEnd w:id="2"/>
    </w:p>
    <w:p w14:paraId="483ACBEA" w14:textId="04C052F3" w:rsidR="00621FB4" w:rsidRPr="00621FB4" w:rsidRDefault="00621FB4" w:rsidP="00621FB4"/>
    <w:sectPr w:rsidR="00621FB4" w:rsidRPr="00621FB4" w:rsidSect="00ED2C91">
      <w:pgSz w:w="11907" w:h="16839" w:code="9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1F227" w14:textId="77777777" w:rsidR="005B4523" w:rsidRDefault="005B4523" w:rsidP="009163A1">
      <w:pPr>
        <w:spacing w:after="0"/>
      </w:pPr>
      <w:r>
        <w:separator/>
      </w:r>
    </w:p>
  </w:endnote>
  <w:endnote w:type="continuationSeparator" w:id="0">
    <w:p w14:paraId="6D4B5763" w14:textId="77777777" w:rsidR="005B4523" w:rsidRDefault="005B452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823DA" w14:textId="77777777" w:rsidR="005B4523" w:rsidRDefault="005B4523" w:rsidP="009163A1">
      <w:pPr>
        <w:spacing w:after="0"/>
      </w:pPr>
      <w:r>
        <w:separator/>
      </w:r>
    </w:p>
  </w:footnote>
  <w:footnote w:type="continuationSeparator" w:id="0">
    <w:p w14:paraId="66A9340A" w14:textId="77777777" w:rsidR="005B4523" w:rsidRDefault="005B452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4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6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18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2B0692"/>
    <w:multiLevelType w:val="hybridMultilevel"/>
    <w:tmpl w:val="63E47EDE"/>
    <w:lvl w:ilvl="0" w:tplc="AB046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582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009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C8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4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2C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C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46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6CA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2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7C1083"/>
    <w:multiLevelType w:val="hybridMultilevel"/>
    <w:tmpl w:val="69BA851C"/>
    <w:lvl w:ilvl="0" w:tplc="E86AB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8D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E1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6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8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CF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C5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2B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8"/>
  </w:num>
  <w:num w:numId="3">
    <w:abstractNumId w:val="23"/>
  </w:num>
  <w:num w:numId="4">
    <w:abstractNumId w:val="4"/>
  </w:num>
  <w:num w:numId="5">
    <w:abstractNumId w:val="12"/>
  </w:num>
  <w:num w:numId="6">
    <w:abstractNumId w:val="6"/>
  </w:num>
  <w:num w:numId="7">
    <w:abstractNumId w:val="22"/>
  </w:num>
  <w:num w:numId="8">
    <w:abstractNumId w:val="8"/>
  </w:num>
  <w:num w:numId="9">
    <w:abstractNumId w:val="16"/>
  </w:num>
  <w:num w:numId="10">
    <w:abstractNumId w:val="11"/>
  </w:num>
  <w:num w:numId="11">
    <w:abstractNumId w:val="20"/>
  </w:num>
  <w:num w:numId="12">
    <w:abstractNumId w:val="26"/>
  </w:num>
  <w:num w:numId="13">
    <w:abstractNumId w:val="30"/>
  </w:num>
  <w:num w:numId="14">
    <w:abstractNumId w:val="25"/>
  </w:num>
  <w:num w:numId="15">
    <w:abstractNumId w:val="10"/>
  </w:num>
  <w:num w:numId="16">
    <w:abstractNumId w:val="27"/>
  </w:num>
  <w:num w:numId="17">
    <w:abstractNumId w:val="7"/>
  </w:num>
  <w:num w:numId="18">
    <w:abstractNumId w:val="9"/>
  </w:num>
  <w:num w:numId="19">
    <w:abstractNumId w:val="0"/>
  </w:num>
  <w:num w:numId="20">
    <w:abstractNumId w:val="1"/>
  </w:num>
  <w:num w:numId="21">
    <w:abstractNumId w:val="18"/>
  </w:num>
  <w:num w:numId="22">
    <w:abstractNumId w:val="14"/>
  </w:num>
  <w:num w:numId="23">
    <w:abstractNumId w:val="3"/>
  </w:num>
  <w:num w:numId="24">
    <w:abstractNumId w:val="13"/>
  </w:num>
  <w:num w:numId="25">
    <w:abstractNumId w:val="2"/>
  </w:num>
  <w:num w:numId="26">
    <w:abstractNumId w:val="17"/>
  </w:num>
  <w:num w:numId="27">
    <w:abstractNumId w:val="15"/>
  </w:num>
  <w:num w:numId="28">
    <w:abstractNumId w:val="21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29"/>
  </w:num>
  <w:num w:numId="3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33711"/>
    <w:rsid w:val="00035734"/>
    <w:rsid w:val="000442B5"/>
    <w:rsid w:val="0004672B"/>
    <w:rsid w:val="0005106F"/>
    <w:rsid w:val="00052C9C"/>
    <w:rsid w:val="000578FC"/>
    <w:rsid w:val="00066118"/>
    <w:rsid w:val="00076AEA"/>
    <w:rsid w:val="00086A1D"/>
    <w:rsid w:val="00086EDB"/>
    <w:rsid w:val="0008712B"/>
    <w:rsid w:val="000914CA"/>
    <w:rsid w:val="00091D3B"/>
    <w:rsid w:val="000A1420"/>
    <w:rsid w:val="000B0374"/>
    <w:rsid w:val="000B0628"/>
    <w:rsid w:val="000B6CB3"/>
    <w:rsid w:val="000C68F4"/>
    <w:rsid w:val="000E022B"/>
    <w:rsid w:val="000F6A83"/>
    <w:rsid w:val="000F6B93"/>
    <w:rsid w:val="00105391"/>
    <w:rsid w:val="00106551"/>
    <w:rsid w:val="00106E4B"/>
    <w:rsid w:val="00110BB3"/>
    <w:rsid w:val="0014239F"/>
    <w:rsid w:val="00152D4D"/>
    <w:rsid w:val="00160044"/>
    <w:rsid w:val="00164E42"/>
    <w:rsid w:val="00165214"/>
    <w:rsid w:val="00174C67"/>
    <w:rsid w:val="00177C8F"/>
    <w:rsid w:val="00194CFA"/>
    <w:rsid w:val="001A621E"/>
    <w:rsid w:val="001C34FF"/>
    <w:rsid w:val="001D69DD"/>
    <w:rsid w:val="001E4907"/>
    <w:rsid w:val="001F3AE4"/>
    <w:rsid w:val="00201332"/>
    <w:rsid w:val="0021388E"/>
    <w:rsid w:val="00221897"/>
    <w:rsid w:val="0022478F"/>
    <w:rsid w:val="0024235D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43E4"/>
    <w:rsid w:val="00274494"/>
    <w:rsid w:val="0027571A"/>
    <w:rsid w:val="0027600F"/>
    <w:rsid w:val="00285AF8"/>
    <w:rsid w:val="002860EF"/>
    <w:rsid w:val="00287304"/>
    <w:rsid w:val="00294B79"/>
    <w:rsid w:val="002A69BB"/>
    <w:rsid w:val="002B021B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F08FD"/>
    <w:rsid w:val="00302C8F"/>
    <w:rsid w:val="0030347A"/>
    <w:rsid w:val="00314027"/>
    <w:rsid w:val="00323657"/>
    <w:rsid w:val="00327FA9"/>
    <w:rsid w:val="00335E83"/>
    <w:rsid w:val="003405E8"/>
    <w:rsid w:val="003431E9"/>
    <w:rsid w:val="00344FD5"/>
    <w:rsid w:val="003500AD"/>
    <w:rsid w:val="00365D15"/>
    <w:rsid w:val="00370229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3FFC"/>
    <w:rsid w:val="003A695B"/>
    <w:rsid w:val="003A772C"/>
    <w:rsid w:val="003B0ABA"/>
    <w:rsid w:val="003B730A"/>
    <w:rsid w:val="003C17F4"/>
    <w:rsid w:val="003C1B1C"/>
    <w:rsid w:val="003C44F8"/>
    <w:rsid w:val="003E0CBC"/>
    <w:rsid w:val="003E269F"/>
    <w:rsid w:val="003E46B0"/>
    <w:rsid w:val="003F051A"/>
    <w:rsid w:val="003F7093"/>
    <w:rsid w:val="00400AAD"/>
    <w:rsid w:val="00401A10"/>
    <w:rsid w:val="0041102D"/>
    <w:rsid w:val="004116E0"/>
    <w:rsid w:val="00416BDF"/>
    <w:rsid w:val="00425DB3"/>
    <w:rsid w:val="0043491A"/>
    <w:rsid w:val="0043527E"/>
    <w:rsid w:val="004370E1"/>
    <w:rsid w:val="004575B7"/>
    <w:rsid w:val="0046515C"/>
    <w:rsid w:val="00482DD8"/>
    <w:rsid w:val="00483B0E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E483F"/>
    <w:rsid w:val="004F49C8"/>
    <w:rsid w:val="004F734A"/>
    <w:rsid w:val="005060F8"/>
    <w:rsid w:val="00514EBC"/>
    <w:rsid w:val="00523214"/>
    <w:rsid w:val="005271CE"/>
    <w:rsid w:val="00532969"/>
    <w:rsid w:val="00540E2F"/>
    <w:rsid w:val="005411C5"/>
    <w:rsid w:val="00553B98"/>
    <w:rsid w:val="00565D63"/>
    <w:rsid w:val="00582756"/>
    <w:rsid w:val="005909D2"/>
    <w:rsid w:val="005A1171"/>
    <w:rsid w:val="005A15A2"/>
    <w:rsid w:val="005B4381"/>
    <w:rsid w:val="005B4523"/>
    <w:rsid w:val="005B4949"/>
    <w:rsid w:val="005B6067"/>
    <w:rsid w:val="005B694A"/>
    <w:rsid w:val="005C1C83"/>
    <w:rsid w:val="005C3579"/>
    <w:rsid w:val="005D561A"/>
    <w:rsid w:val="005D7F6A"/>
    <w:rsid w:val="005E0EAC"/>
    <w:rsid w:val="005E79F7"/>
    <w:rsid w:val="005F46D0"/>
    <w:rsid w:val="00615946"/>
    <w:rsid w:val="00620B86"/>
    <w:rsid w:val="00621F59"/>
    <w:rsid w:val="00621FB4"/>
    <w:rsid w:val="00624A59"/>
    <w:rsid w:val="006332CC"/>
    <w:rsid w:val="00633A0B"/>
    <w:rsid w:val="00634B17"/>
    <w:rsid w:val="00637807"/>
    <w:rsid w:val="00642B5E"/>
    <w:rsid w:val="00643F05"/>
    <w:rsid w:val="006441DC"/>
    <w:rsid w:val="00651935"/>
    <w:rsid w:val="00671588"/>
    <w:rsid w:val="00674461"/>
    <w:rsid w:val="0067556A"/>
    <w:rsid w:val="006759D9"/>
    <w:rsid w:val="00677890"/>
    <w:rsid w:val="00681B07"/>
    <w:rsid w:val="0069004D"/>
    <w:rsid w:val="006935C9"/>
    <w:rsid w:val="006A2309"/>
    <w:rsid w:val="006A2DF1"/>
    <w:rsid w:val="006A3C2E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73095"/>
    <w:rsid w:val="00780EA3"/>
    <w:rsid w:val="00784828"/>
    <w:rsid w:val="00790610"/>
    <w:rsid w:val="00790CEA"/>
    <w:rsid w:val="00794229"/>
    <w:rsid w:val="007A1738"/>
    <w:rsid w:val="007B0AD4"/>
    <w:rsid w:val="007B61F6"/>
    <w:rsid w:val="007C217F"/>
    <w:rsid w:val="007C50BE"/>
    <w:rsid w:val="007D050C"/>
    <w:rsid w:val="007E2941"/>
    <w:rsid w:val="00804C38"/>
    <w:rsid w:val="00806351"/>
    <w:rsid w:val="00811AEC"/>
    <w:rsid w:val="00812F43"/>
    <w:rsid w:val="00822C28"/>
    <w:rsid w:val="00824E02"/>
    <w:rsid w:val="00842DDD"/>
    <w:rsid w:val="0084464A"/>
    <w:rsid w:val="00853C36"/>
    <w:rsid w:val="00865C74"/>
    <w:rsid w:val="008664AE"/>
    <w:rsid w:val="00870A66"/>
    <w:rsid w:val="00870E07"/>
    <w:rsid w:val="008717F2"/>
    <w:rsid w:val="00874ED9"/>
    <w:rsid w:val="0087760B"/>
    <w:rsid w:val="00885508"/>
    <w:rsid w:val="00885BC8"/>
    <w:rsid w:val="0089564E"/>
    <w:rsid w:val="008A7439"/>
    <w:rsid w:val="008B02E1"/>
    <w:rsid w:val="008B079F"/>
    <w:rsid w:val="008C7005"/>
    <w:rsid w:val="008C70FA"/>
    <w:rsid w:val="008D78C0"/>
    <w:rsid w:val="008E1F28"/>
    <w:rsid w:val="008F529E"/>
    <w:rsid w:val="008F5C8C"/>
    <w:rsid w:val="00901885"/>
    <w:rsid w:val="009050DA"/>
    <w:rsid w:val="00905F0A"/>
    <w:rsid w:val="00915630"/>
    <w:rsid w:val="009163A1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C5E60"/>
    <w:rsid w:val="009C6BB8"/>
    <w:rsid w:val="009D3C42"/>
    <w:rsid w:val="009D45DC"/>
    <w:rsid w:val="009E33F6"/>
    <w:rsid w:val="009E3FC0"/>
    <w:rsid w:val="009F288E"/>
    <w:rsid w:val="009F2A69"/>
    <w:rsid w:val="00A076D9"/>
    <w:rsid w:val="00A11CEE"/>
    <w:rsid w:val="00A1782C"/>
    <w:rsid w:val="00A224BD"/>
    <w:rsid w:val="00A30AAE"/>
    <w:rsid w:val="00A3655C"/>
    <w:rsid w:val="00A42FA8"/>
    <w:rsid w:val="00A44FD0"/>
    <w:rsid w:val="00A529DC"/>
    <w:rsid w:val="00A5639D"/>
    <w:rsid w:val="00A572EA"/>
    <w:rsid w:val="00A6242B"/>
    <w:rsid w:val="00A70F98"/>
    <w:rsid w:val="00A8095A"/>
    <w:rsid w:val="00A80BB8"/>
    <w:rsid w:val="00A85B49"/>
    <w:rsid w:val="00AA277F"/>
    <w:rsid w:val="00AA3E3D"/>
    <w:rsid w:val="00AA488B"/>
    <w:rsid w:val="00AB6FF2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23A5"/>
    <w:rsid w:val="00B23089"/>
    <w:rsid w:val="00B27CBC"/>
    <w:rsid w:val="00B325F0"/>
    <w:rsid w:val="00B35F53"/>
    <w:rsid w:val="00B36FE3"/>
    <w:rsid w:val="00B53207"/>
    <w:rsid w:val="00B601C9"/>
    <w:rsid w:val="00B62FC1"/>
    <w:rsid w:val="00B63186"/>
    <w:rsid w:val="00B74C79"/>
    <w:rsid w:val="00B75D89"/>
    <w:rsid w:val="00B82C2B"/>
    <w:rsid w:val="00B85047"/>
    <w:rsid w:val="00B85B1B"/>
    <w:rsid w:val="00B96AA7"/>
    <w:rsid w:val="00BA3518"/>
    <w:rsid w:val="00BC3157"/>
    <w:rsid w:val="00BC4DE3"/>
    <w:rsid w:val="00BD093D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74C0"/>
    <w:rsid w:val="00C7754F"/>
    <w:rsid w:val="00C77A75"/>
    <w:rsid w:val="00C8159E"/>
    <w:rsid w:val="00C93E08"/>
    <w:rsid w:val="00C94487"/>
    <w:rsid w:val="00CA1A56"/>
    <w:rsid w:val="00CA40AE"/>
    <w:rsid w:val="00CA770A"/>
    <w:rsid w:val="00CB17DC"/>
    <w:rsid w:val="00CB4AD4"/>
    <w:rsid w:val="00CC2372"/>
    <w:rsid w:val="00CC273E"/>
    <w:rsid w:val="00CC519B"/>
    <w:rsid w:val="00CC62CA"/>
    <w:rsid w:val="00CD109B"/>
    <w:rsid w:val="00CD2D65"/>
    <w:rsid w:val="00CD7A7A"/>
    <w:rsid w:val="00CE2B0F"/>
    <w:rsid w:val="00CE4B7E"/>
    <w:rsid w:val="00CF0929"/>
    <w:rsid w:val="00CF411A"/>
    <w:rsid w:val="00CF77FF"/>
    <w:rsid w:val="00D167E2"/>
    <w:rsid w:val="00D43243"/>
    <w:rsid w:val="00D565BE"/>
    <w:rsid w:val="00D602FD"/>
    <w:rsid w:val="00D60AB9"/>
    <w:rsid w:val="00D708D2"/>
    <w:rsid w:val="00DA167B"/>
    <w:rsid w:val="00DA1B21"/>
    <w:rsid w:val="00DA1C25"/>
    <w:rsid w:val="00DA3415"/>
    <w:rsid w:val="00DA53B5"/>
    <w:rsid w:val="00DC122D"/>
    <w:rsid w:val="00DC4C15"/>
    <w:rsid w:val="00DD2759"/>
    <w:rsid w:val="00DE2DE1"/>
    <w:rsid w:val="00DE3CF8"/>
    <w:rsid w:val="00DE5FE8"/>
    <w:rsid w:val="00DF72D1"/>
    <w:rsid w:val="00E00024"/>
    <w:rsid w:val="00E14775"/>
    <w:rsid w:val="00E20650"/>
    <w:rsid w:val="00E2266B"/>
    <w:rsid w:val="00E2716B"/>
    <w:rsid w:val="00E30051"/>
    <w:rsid w:val="00E346C6"/>
    <w:rsid w:val="00E36A51"/>
    <w:rsid w:val="00E375A2"/>
    <w:rsid w:val="00E410AC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C4364"/>
    <w:rsid w:val="00ED2AC6"/>
    <w:rsid w:val="00ED2C91"/>
    <w:rsid w:val="00ED3625"/>
    <w:rsid w:val="00ED6AD1"/>
    <w:rsid w:val="00EE1AC2"/>
    <w:rsid w:val="00EE4474"/>
    <w:rsid w:val="00EE4509"/>
    <w:rsid w:val="00EE6DFA"/>
    <w:rsid w:val="00EF221A"/>
    <w:rsid w:val="00EF3482"/>
    <w:rsid w:val="00EF54B7"/>
    <w:rsid w:val="00F02AEB"/>
    <w:rsid w:val="00F04A00"/>
    <w:rsid w:val="00F118C4"/>
    <w:rsid w:val="00F126C1"/>
    <w:rsid w:val="00F15F3D"/>
    <w:rsid w:val="00F17E83"/>
    <w:rsid w:val="00F23740"/>
    <w:rsid w:val="00F30681"/>
    <w:rsid w:val="00F36218"/>
    <w:rsid w:val="00F36CEE"/>
    <w:rsid w:val="00F429B1"/>
    <w:rsid w:val="00F42ACC"/>
    <w:rsid w:val="00F4330A"/>
    <w:rsid w:val="00F47F5A"/>
    <w:rsid w:val="00F50284"/>
    <w:rsid w:val="00F50497"/>
    <w:rsid w:val="00F523A5"/>
    <w:rsid w:val="00F538EB"/>
    <w:rsid w:val="00F63240"/>
    <w:rsid w:val="00F6470C"/>
    <w:rsid w:val="00F6551F"/>
    <w:rsid w:val="00F67D8F"/>
    <w:rsid w:val="00F74EBF"/>
    <w:rsid w:val="00F86242"/>
    <w:rsid w:val="00F91E7B"/>
    <w:rsid w:val="00FA3C19"/>
    <w:rsid w:val="00FA49DC"/>
    <w:rsid w:val="00FA7696"/>
    <w:rsid w:val="00FA7E21"/>
    <w:rsid w:val="00FB09F3"/>
    <w:rsid w:val="00FC72B7"/>
    <w:rsid w:val="00FD7059"/>
    <w:rsid w:val="00FE0B86"/>
    <w:rsid w:val="00FE1139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B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4605</TotalTime>
  <Pages>6</Pages>
  <Words>539</Words>
  <Characters>3075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2021-01-15T14:33:00Z</dcterms:created>
  <dcterms:modified xsi:type="dcterms:W3CDTF">2021-05-11T12:54:00Z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(3)m48euS6tZq5rubqJWJU1xjWKihNOO/1+s3I4IClTutSQJ9qMsZwXQSXaXxDdkuTR3w39W20U
8Q1POHD7IEBZqKm8fdmvs5UNDrdSUphErhMSpgkNoQlUZ63bdDBx2din9Qa5HqN7tEhVTolE
MU5UupmzayXo51ECrPyBU/pnVa7otvse1CIT6z0fHY5TyJeFKre7eRwVgNUTAv2ATDQL+Ckj
UF4y224IIwOpaFm2CB</vt:lpwstr>
  </property>
  <property fmtid="{D5CDD505-2E9C-101B-9397-08002B2CF9AE}" pid="3" name="_2015_ms_pID_7253431">
    <vt:lpwstr>g/29X7QTjafo1wkBSYGhCVfhSX98fPOPhx9tGPzOmWYPgwssRvAt/T
u4RjzQDuzhPnaigp3UTm13GcznqX0s0PcntN9RSNxP/8XCQV7PR/Mg9MPhzD1QsOkftmPg+t
UhbCDFoJeYZBxrzznun57AUkb99lLT5b7oVrQS5s3esmZof5bQsJnHthAEKk2BHKCuo2lpM3
Bt85r69IF+uTvljCI2kuvGKJqi0oRx/Z5VC8</vt:lpwstr>
  </property>
  <property fmtid="{D5CDD505-2E9C-101B-9397-08002B2CF9AE}" pid="4" name="_2015_ms_pID_7253432">
    <vt:lpwstr>PTVhpGoVQGooEZOMHsaa0ys=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1620737650</vt:lpwstr>
  </property>
</Properties>
</file>